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56D1B" w14:textId="7A50C7FE" w:rsidR="00201B58" w:rsidRPr="00B13B92" w:rsidRDefault="00E34F68" w:rsidP="009E7B39">
      <w:pPr>
        <w:pStyle w:val="Ttulo1"/>
        <w:rPr>
          <w:sz w:val="18"/>
        </w:rPr>
      </w:pPr>
      <w:r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0D2E2DF8">
            <wp:simplePos x="0" y="0"/>
            <wp:positionH relativeFrom="column">
              <wp:posOffset>603885</wp:posOffset>
            </wp:positionH>
            <wp:positionV relativeFrom="paragraph">
              <wp:posOffset>-74930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28ED" w:rsidRPr="00867DD8">
        <w:rPr>
          <w:noProof/>
          <w:lang w:eastAsia="es-PE"/>
        </w:rPr>
        <w:drawing>
          <wp:anchor distT="0" distB="0" distL="114300" distR="114300" simplePos="0" relativeHeight="251665920" behindDoc="0" locked="0" layoutInCell="1" allowOverlap="1" wp14:anchorId="3CD10308" wp14:editId="26D61828">
            <wp:simplePos x="0" y="0"/>
            <wp:positionH relativeFrom="column">
              <wp:posOffset>5086350</wp:posOffset>
            </wp:positionH>
            <wp:positionV relativeFrom="paragraph">
              <wp:posOffset>-197485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1E5A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1E8BEA72">
                <wp:simplePos x="0" y="0"/>
                <wp:positionH relativeFrom="margin">
                  <wp:posOffset>1337310</wp:posOffset>
                </wp:positionH>
                <wp:positionV relativeFrom="paragraph">
                  <wp:posOffset>-268605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37AA40F1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09394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09394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7C69A1CB" w14:textId="77777777" w:rsidR="00CC3FF3" w:rsidRPr="00935092" w:rsidRDefault="00CC3FF3" w:rsidP="00CC3FF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P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013410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A684E2D" id="Rectángulo redondeado 2" o:spid="_x0000_s1026" style="position:absolute;margin-left:105.3pt;margin-top:-21.15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37AA40F1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093940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093940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7C69A1CB" w14:textId="77777777" w:rsidR="00CC3FF3" w:rsidRPr="00935092" w:rsidRDefault="00CC3FF3" w:rsidP="00CC3FF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P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013410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77777777" w:rsidR="00B13B92" w:rsidRDefault="00B13B92" w:rsidP="00201B58">
      <w:pPr>
        <w:rPr>
          <w:noProof/>
          <w:sz w:val="18"/>
          <w:lang w:eastAsia="es-PE"/>
        </w:rPr>
      </w:pPr>
    </w:p>
    <w:p w14:paraId="4C5B38B2" w14:textId="7951982F" w:rsidR="00B13B92" w:rsidRDefault="00B13B92" w:rsidP="00201B58">
      <w:pPr>
        <w:rPr>
          <w:noProof/>
          <w:sz w:val="18"/>
          <w:lang w:eastAsia="es-PE"/>
        </w:rPr>
      </w:pPr>
    </w:p>
    <w:p w14:paraId="3F6BE5B7" w14:textId="77777777" w:rsidR="00B06D09" w:rsidRPr="00B06D09" w:rsidRDefault="00B06D09" w:rsidP="00266AF0">
      <w:pPr>
        <w:jc w:val="center"/>
        <w:rPr>
          <w:rFonts w:ascii="Arial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06D09">
        <w:rPr>
          <w:rFonts w:ascii="Arial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CRONOGRAMA DE ELECCIONES </w:t>
      </w:r>
      <w:proofErr w:type="gramStart"/>
      <w:r w:rsidRPr="00B06D09">
        <w:rPr>
          <w:rFonts w:ascii="Arial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COMPLEMENTARIAS  ANTE</w:t>
      </w:r>
      <w:proofErr w:type="gramEnd"/>
      <w:r w:rsidRPr="00B06D09">
        <w:rPr>
          <w:rFonts w:ascii="Arial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EL CONSEJO DE FACULTAD DE CIENCIAS BIOLÓGICA (ESTUDIANTES) Y CONSEJO DE FACULTAD DE INGENIERÍA ELECTRÓNICA Y ELÉCTRICA (UN ESCAÑO PARA DOCENTE PRINCIPAL) : VOTO PRESENCIAL</w:t>
      </w:r>
    </w:p>
    <w:p w14:paraId="49B1FD81" w14:textId="4D152652" w:rsidR="00B13B92" w:rsidRDefault="00411E5A" w:rsidP="00266AF0">
      <w:pPr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 xml:space="preserve">FORMATO PARA PRESENTACIÓN DE </w:t>
      </w:r>
      <w:r w:rsidR="00266AF0">
        <w:rPr>
          <w:rFonts w:ascii="Arial" w:hAnsi="Arial" w:cs="Arial"/>
          <w:b/>
          <w:sz w:val="24"/>
          <w:szCs w:val="40"/>
        </w:rPr>
        <w:t>RECURSO DE NULIDAD</w:t>
      </w:r>
    </w:p>
    <w:p w14:paraId="4551B942" w14:textId="0B7B1E36" w:rsidR="000816DA" w:rsidRPr="00B13B92" w:rsidRDefault="000816DA" w:rsidP="0043414D">
      <w:pPr>
        <w:spacing w:after="0" w:line="240" w:lineRule="auto"/>
        <w:jc w:val="right"/>
        <w:rPr>
          <w:rFonts w:ascii="Arial" w:hAnsi="Arial" w:cs="Arial"/>
        </w:rPr>
      </w:pPr>
      <w:r w:rsidRPr="00B13B92">
        <w:rPr>
          <w:rFonts w:ascii="Arial" w:hAnsi="Arial" w:cs="Arial"/>
          <w:b/>
          <w:sz w:val="24"/>
          <w:szCs w:val="40"/>
        </w:rPr>
        <w:br/>
      </w: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CC3FF3">
        <w:rPr>
          <w:rFonts w:ascii="Arial" w:hAnsi="Arial" w:cs="Arial"/>
        </w:rPr>
        <w:t>5</w:t>
      </w:r>
      <w:r w:rsidR="00B13B92" w:rsidRPr="00B13B92">
        <w:rPr>
          <w:rFonts w:ascii="Arial" w:hAnsi="Arial" w:cs="Arial"/>
        </w:rPr>
        <w:t>.</w:t>
      </w:r>
    </w:p>
    <w:p w14:paraId="6B3D0060" w14:textId="77777777" w:rsidR="003E3A95" w:rsidRPr="00B13B92" w:rsidRDefault="003E3A95" w:rsidP="003E3A95">
      <w:pPr>
        <w:jc w:val="both"/>
        <w:rPr>
          <w:rFonts w:ascii="Arial" w:hAnsi="Arial" w:cs="Arial"/>
        </w:rPr>
      </w:pPr>
    </w:p>
    <w:p w14:paraId="3EAB5E42" w14:textId="021B0A63" w:rsidR="00E6500E" w:rsidRPr="00B13B92" w:rsidRDefault="005D6278" w:rsidP="00EF066C">
      <w:pPr>
        <w:spacing w:line="360" w:lineRule="auto"/>
        <w:jc w:val="both"/>
        <w:rPr>
          <w:rFonts w:ascii="Arial" w:hAnsi="Arial" w:cs="Arial"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FF4E8E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 xml:space="preserve">I </w:t>
      </w:r>
      <w:r w:rsidR="0043414D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 xml:space="preserve">y código </w:t>
      </w:r>
      <w:r w:rsidR="0043414D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[C</w:t>
      </w:r>
      <w:r w:rsidR="00B13B92" w:rsidRPr="00B13B92">
        <w:rPr>
          <w:rFonts w:ascii="Arial" w:hAnsi="Arial" w:cs="Arial"/>
          <w:b/>
          <w:color w:val="0000FF"/>
        </w:rPr>
        <w:t>ódigo Docente</w:t>
      </w:r>
      <w:r w:rsidR="009E7B39">
        <w:rPr>
          <w:rFonts w:ascii="Arial" w:hAnsi="Arial" w:cs="Arial"/>
          <w:b/>
          <w:color w:val="0000FF"/>
        </w:rPr>
        <w:t xml:space="preserve"> o alumno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</w:rPr>
        <w:t xml:space="preserve">, </w:t>
      </w:r>
      <w:r w:rsidR="00411E5A">
        <w:rPr>
          <w:rFonts w:ascii="Arial" w:hAnsi="Arial" w:cs="Arial"/>
        </w:rPr>
        <w:t>interpongo un recurso de</w:t>
      </w:r>
      <w:r w:rsidR="00266AF0">
        <w:rPr>
          <w:rFonts w:ascii="Arial" w:hAnsi="Arial" w:cs="Arial"/>
        </w:rPr>
        <w:t xml:space="preserve"> nulidad</w:t>
      </w:r>
      <w:r w:rsidR="00411E5A">
        <w:rPr>
          <w:rFonts w:ascii="Arial" w:hAnsi="Arial" w:cs="Arial"/>
        </w:rPr>
        <w:t xml:space="preserve"> contra</w:t>
      </w:r>
      <w:r w:rsidR="00266AF0">
        <w:rPr>
          <w:rFonts w:ascii="Arial" w:hAnsi="Arial" w:cs="Arial"/>
        </w:rPr>
        <w:t xml:space="preserve"> los resultados del proceso electoral</w:t>
      </w:r>
      <w:r w:rsidR="00EF066C">
        <w:rPr>
          <w:rFonts w:ascii="Arial" w:hAnsi="Arial" w:cs="Arial"/>
        </w:rPr>
        <w:t>.</w:t>
      </w:r>
    </w:p>
    <w:bookmarkEnd w:id="0"/>
    <w:p w14:paraId="4F4BD641" w14:textId="682A229A" w:rsidR="00CA3EFA" w:rsidRDefault="008E499D" w:rsidP="008E499D">
      <w:pPr>
        <w:spacing w:line="360" w:lineRule="auto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</w:rPr>
        <w:t xml:space="preserve">Para sustentar dicho recurso, me baso en lo establecido en el </w:t>
      </w:r>
      <w:r w:rsidR="00F23E90">
        <w:rPr>
          <w:rFonts w:ascii="Arial" w:hAnsi="Arial" w:cs="Arial"/>
        </w:rPr>
        <w:t>Marco Legal del presente proceso electoral</w:t>
      </w:r>
      <w:r w:rsidRPr="008E499D">
        <w:rPr>
          <w:rFonts w:ascii="Arial" w:hAnsi="Arial" w:cs="Arial"/>
          <w:szCs w:val="28"/>
        </w:rPr>
        <w:t xml:space="preserve"> de la Universidad Nacional Mayor de San Marcos</w:t>
      </w:r>
      <w:r w:rsidR="00EF066C">
        <w:rPr>
          <w:rFonts w:ascii="Arial" w:hAnsi="Arial" w:cs="Arial"/>
          <w:szCs w:val="28"/>
        </w:rPr>
        <w:t xml:space="preserve">. </w:t>
      </w:r>
      <w:r>
        <w:rPr>
          <w:rFonts w:ascii="Arial" w:hAnsi="Arial" w:cs="Arial"/>
          <w:szCs w:val="28"/>
        </w:rPr>
        <w:t>En este sentido</w:t>
      </w:r>
      <w:r w:rsidR="00B332D2">
        <w:rPr>
          <w:rFonts w:ascii="Arial" w:hAnsi="Arial" w:cs="Arial"/>
          <w:szCs w:val="28"/>
        </w:rPr>
        <w:t>,</w:t>
      </w:r>
      <w:r>
        <w:rPr>
          <w:rFonts w:ascii="Arial" w:hAnsi="Arial" w:cs="Arial"/>
          <w:szCs w:val="28"/>
        </w:rPr>
        <w:t xml:space="preserve"> expongo a continuación las causales que considero son susceptibles de sanción: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12"/>
      </w:tblGrid>
      <w:tr w:rsidR="00EF066C" w14:paraId="52F49866" w14:textId="77777777" w:rsidTr="009A28ED">
        <w:trPr>
          <w:trHeight w:val="1477"/>
        </w:trPr>
        <w:tc>
          <w:tcPr>
            <w:tcW w:w="9012" w:type="dxa"/>
          </w:tcPr>
          <w:p w14:paraId="5BF4A1EB" w14:textId="77777777" w:rsidR="00EF066C" w:rsidRDefault="00EF066C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35C1DAC3" w14:textId="684DDCEC" w:rsidR="008E499D" w:rsidRDefault="009A28E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/>
      </w:r>
      <w:r w:rsidR="008E499D">
        <w:rPr>
          <w:rFonts w:ascii="Arial" w:hAnsi="Arial" w:cs="Arial"/>
          <w:sz w:val="24"/>
        </w:rPr>
        <w:t>Para lo cual adjunto los medios probatorios listados a continuación:</w:t>
      </w:r>
    </w:p>
    <w:p w14:paraId="68F241FB" w14:textId="1CFD4CED" w:rsidR="00B332D2" w:rsidRDefault="0043414D" w:rsidP="008E499D">
      <w:pPr>
        <w:spacing w:line="360" w:lineRule="auto"/>
        <w:jc w:val="both"/>
        <w:rPr>
          <w:rFonts w:ascii="Arial" w:hAnsi="Arial" w:cs="Arial"/>
          <w:sz w:val="24"/>
        </w:rPr>
      </w:pPr>
      <w:r w:rsidRPr="00B332D2">
        <w:rPr>
          <w:rFonts w:ascii="Arial" w:hAnsi="Arial" w:cs="Arial"/>
          <w:noProof/>
          <w:szCs w:val="28"/>
          <w:lang w:eastAsia="es-PE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27E8C056" wp14:editId="2274FF7F">
                <wp:simplePos x="0" y="0"/>
                <wp:positionH relativeFrom="column">
                  <wp:posOffset>3810</wp:posOffset>
                </wp:positionH>
                <wp:positionV relativeFrom="paragraph">
                  <wp:posOffset>60325</wp:posOffset>
                </wp:positionV>
                <wp:extent cx="5676900" cy="1212850"/>
                <wp:effectExtent l="0" t="0" r="19050" b="25400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0" cy="1212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DF3C4" w14:textId="77777777" w:rsidR="00B332D2" w:rsidRDefault="00B332D2" w:rsidP="00B332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27E8C05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left:0;text-align:left;margin-left:.3pt;margin-top:4.75pt;width:447pt;height:95.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">
                <v:textbox>
                  <w:txbxContent>
                    <w:p w14:paraId="036DF3C4" w14:textId="77777777" w:rsidR="00B332D2" w:rsidRDefault="00B332D2" w:rsidP="00B332D2"/>
                  </w:txbxContent>
                </v:textbox>
                <w10:wrap type="square"/>
              </v:shape>
            </w:pict>
          </mc:Fallback>
        </mc:AlternateContent>
      </w:r>
    </w:p>
    <w:p w14:paraId="30DA1D8A" w14:textId="10E7901F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1DF7E989" w14:textId="12798816" w:rsidR="00B332D2" w:rsidRDefault="008E499D" w:rsidP="008E499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  <w:r w:rsidR="0043414D"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41BD645F">
                <wp:simplePos x="0" y="0"/>
                <wp:positionH relativeFrom="column">
                  <wp:posOffset>4504690</wp:posOffset>
                </wp:positionH>
                <wp:positionV relativeFrom="paragraph">
                  <wp:posOffset>-88265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31CBE8CA" w:rsidR="008E499D" w:rsidRPr="00E60002" w:rsidRDefault="00C23DF7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( Índice </w:t>
                              </w:r>
                              <w:proofErr w:type="gramStart"/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 )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2C8CB321" id="Grupo 1" o:spid="_x0000_s1028" style="position:absolute;left:0;text-align:left;margin-left:354.7pt;margin-top:-6.95pt;width:104.75pt;height:141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">
                <v:roundrect id="Rectángulo redondeado 8" o:spid="_x0000_s1029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31CBE8CA" w:rsidR="008E499D" w:rsidRPr="00E60002" w:rsidRDefault="00C23DF7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30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</w:p>
    <w:p w14:paraId="4AC6F78C" w14:textId="411BCFAA" w:rsidR="008E499D" w:rsidRPr="00F15E09" w:rsidRDefault="0043414D" w:rsidP="008E499D">
      <w:pPr>
        <w:spacing w:line="360" w:lineRule="auto"/>
        <w:jc w:val="both"/>
        <w:rPr>
          <w:rFonts w:ascii="Arial" w:hAnsi="Arial" w:cs="Arial"/>
          <w:sz w:val="12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13908B86">
                <wp:simplePos x="0" y="0"/>
                <wp:positionH relativeFrom="column">
                  <wp:posOffset>-49530</wp:posOffset>
                </wp:positionH>
                <wp:positionV relativeFrom="paragraph">
                  <wp:posOffset>213360</wp:posOffset>
                </wp:positionV>
                <wp:extent cx="3495675" cy="538480"/>
                <wp:effectExtent l="0" t="0" r="9525" b="0"/>
                <wp:wrapThrough wrapText="bothSides">
                  <wp:wrapPolygon edited="0">
                    <wp:start x="471" y="0"/>
                    <wp:lineTo x="0" y="3057"/>
                    <wp:lineTo x="0" y="20632"/>
                    <wp:lineTo x="21541" y="20632"/>
                    <wp:lineTo x="21541" y="4585"/>
                    <wp:lineTo x="21306" y="2292"/>
                    <wp:lineTo x="20364" y="0"/>
                    <wp:lineTo x="471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538480"/>
                          <a:chOff x="-219074" y="28599"/>
                          <a:chExt cx="2247900" cy="705463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7"/>
                            <a:ext cx="2247900" cy="63045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3AB4F117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instrText xml:space="preserve"> FILLIN "Dato 13/15 : Grado académico de la/el candidata(o) (abreviatura) </w:instrText>
                              </w:r>
                              <w:r w:rsidR="00F03471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fldChar w:fldCharType="end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14/54 : Nombres y  Apellidos de la/el candidata(o) a Decana(o)"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12/14 : Nombres y  Apellidos del Personero"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Nombres y Apellidos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</w:p>
                            <w:p w14:paraId="54FECC4E" w14:textId="0427F836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EF066C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N.º: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12/14 : Nombres y  Apellidos del Personero"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="00B332D2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Número de D</w:t>
                              </w:r>
                              <w:r w:rsidR="00191225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I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>
                            <a:off x="-142874" y="28599"/>
                            <a:ext cx="2019300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77D2F552" id="10 Grupo" o:spid="_x0000_s1031" style="position:absolute;left:0;text-align:left;margin-left:-3.9pt;margin-top:16.8pt;width:275.25pt;height:42.4pt;z-index:251658752;mso-width-relative:margin;mso-height-relative:margin" coordorigin="-2190,285" coordsize="22479,7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">
                <v:roundrect id="Rectángulo redondeado 12" o:spid="_x0000_s1032" style="position:absolute;left:-2190;top:1036;width:22478;height:63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3AB4F117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instrText xml:space="preserve"> FILLIN "Dato 13/15 : Grado académico de la/el candidata(o) (abreviatura) </w:instrTex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fldChar w:fldCharType="end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14/54 : Nombres y  Apellidos de la/el candidata(o) a Decana(o)"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12/14 : Nombres y  Apellidos del Personero"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Nombres y Apellidos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</w:p>
                      <w:p w14:paraId="54FECC4E" w14:textId="0427F836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EF066C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N.º: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12/14 : Nombres y  Apellidos del Personero"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="00B332D2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Número de D</w:t>
                        </w:r>
                        <w:r w:rsidR="00191225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I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roundrect>
                <v:line id="Conector recto 13" o:spid="_x0000_s1033" style="position:absolute;visibility:visible;mso-wrap-style:square" from="-1428,285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</w:p>
    <w:p w14:paraId="4E139A56" w14:textId="031E70DA" w:rsidR="008E499D" w:rsidRDefault="008E499D" w:rsidP="008E499D">
      <w:pPr>
        <w:rPr>
          <w:rFonts w:ascii="Arial" w:hAnsi="Arial" w:cs="Arial"/>
        </w:rPr>
      </w:pPr>
    </w:p>
    <w:p w14:paraId="6114C555" w14:textId="77777777" w:rsidR="008E499D" w:rsidRPr="00F15E09" w:rsidRDefault="008E499D" w:rsidP="008E499D">
      <w:pPr>
        <w:rPr>
          <w:rFonts w:ascii="Arial" w:hAnsi="Arial" w:cs="Arial"/>
        </w:rPr>
      </w:pPr>
    </w:p>
    <w:p w14:paraId="74E343E3" w14:textId="57E8B0D1" w:rsidR="008E499D" w:rsidRP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</w:p>
    <w:sectPr w:rsidR="008E499D" w:rsidRPr="008E499D" w:rsidSect="00B06D09">
      <w:footerReference w:type="default" r:id="rId10"/>
      <w:headerReference w:type="first" r:id="rId11"/>
      <w:pgSz w:w="11906" w:h="16838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0D3A4" w14:textId="77777777" w:rsidR="00F03471" w:rsidRDefault="00F03471" w:rsidP="005D3A40">
      <w:pPr>
        <w:spacing w:after="0" w:line="240" w:lineRule="auto"/>
      </w:pPr>
      <w:r>
        <w:separator/>
      </w:r>
    </w:p>
  </w:endnote>
  <w:endnote w:type="continuationSeparator" w:id="0">
    <w:p w14:paraId="6202E375" w14:textId="77777777" w:rsidR="00F03471" w:rsidRDefault="00F03471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545704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PAGE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NUMPAGES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2A548" w14:textId="77777777" w:rsidR="00F03471" w:rsidRDefault="00F03471" w:rsidP="005D3A40">
      <w:pPr>
        <w:spacing w:after="0" w:line="240" w:lineRule="auto"/>
      </w:pPr>
      <w:r>
        <w:separator/>
      </w:r>
    </w:p>
  </w:footnote>
  <w:footnote w:type="continuationSeparator" w:id="0">
    <w:p w14:paraId="624E3C37" w14:textId="77777777" w:rsidR="00F03471" w:rsidRDefault="00F03471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63"/>
    <w:rsid w:val="0000542C"/>
    <w:rsid w:val="00026B58"/>
    <w:rsid w:val="000304EF"/>
    <w:rsid w:val="00034926"/>
    <w:rsid w:val="00040DF3"/>
    <w:rsid w:val="00067AD1"/>
    <w:rsid w:val="00073F8F"/>
    <w:rsid w:val="00074148"/>
    <w:rsid w:val="00075EBD"/>
    <w:rsid w:val="00076EC0"/>
    <w:rsid w:val="000775BD"/>
    <w:rsid w:val="00080B4F"/>
    <w:rsid w:val="000816DA"/>
    <w:rsid w:val="00084357"/>
    <w:rsid w:val="0009265F"/>
    <w:rsid w:val="00093940"/>
    <w:rsid w:val="000B2AB2"/>
    <w:rsid w:val="000C4877"/>
    <w:rsid w:val="000C5053"/>
    <w:rsid w:val="000C5A09"/>
    <w:rsid w:val="000D692F"/>
    <w:rsid w:val="000E540F"/>
    <w:rsid w:val="000E7FA2"/>
    <w:rsid w:val="001144F1"/>
    <w:rsid w:val="00124DBC"/>
    <w:rsid w:val="00125E49"/>
    <w:rsid w:val="00127D6C"/>
    <w:rsid w:val="00127FDD"/>
    <w:rsid w:val="00140FA2"/>
    <w:rsid w:val="00184097"/>
    <w:rsid w:val="00190F5C"/>
    <w:rsid w:val="00191225"/>
    <w:rsid w:val="00191D20"/>
    <w:rsid w:val="001A2629"/>
    <w:rsid w:val="001A4089"/>
    <w:rsid w:val="001A76B6"/>
    <w:rsid w:val="001B1887"/>
    <w:rsid w:val="001B2223"/>
    <w:rsid w:val="001B4DA4"/>
    <w:rsid w:val="001B607D"/>
    <w:rsid w:val="001B6F4E"/>
    <w:rsid w:val="001C4A1B"/>
    <w:rsid w:val="001C753C"/>
    <w:rsid w:val="001D044B"/>
    <w:rsid w:val="001E2B2F"/>
    <w:rsid w:val="001F09BB"/>
    <w:rsid w:val="00201B58"/>
    <w:rsid w:val="00202967"/>
    <w:rsid w:val="00210E3C"/>
    <w:rsid w:val="00220624"/>
    <w:rsid w:val="0023277F"/>
    <w:rsid w:val="002364C0"/>
    <w:rsid w:val="00245C14"/>
    <w:rsid w:val="00266AF0"/>
    <w:rsid w:val="00273F56"/>
    <w:rsid w:val="002779C9"/>
    <w:rsid w:val="00280B67"/>
    <w:rsid w:val="00282B01"/>
    <w:rsid w:val="00287A1D"/>
    <w:rsid w:val="00293984"/>
    <w:rsid w:val="00296642"/>
    <w:rsid w:val="00297F7F"/>
    <w:rsid w:val="002B60E9"/>
    <w:rsid w:val="002C74A2"/>
    <w:rsid w:val="002D2B23"/>
    <w:rsid w:val="002E7E5E"/>
    <w:rsid w:val="002F1CB6"/>
    <w:rsid w:val="002F7972"/>
    <w:rsid w:val="00311600"/>
    <w:rsid w:val="00315481"/>
    <w:rsid w:val="00320D36"/>
    <w:rsid w:val="00327524"/>
    <w:rsid w:val="00341369"/>
    <w:rsid w:val="00346914"/>
    <w:rsid w:val="00354DA9"/>
    <w:rsid w:val="00376C19"/>
    <w:rsid w:val="003830BC"/>
    <w:rsid w:val="00385DB8"/>
    <w:rsid w:val="00390801"/>
    <w:rsid w:val="0039227C"/>
    <w:rsid w:val="003A0B06"/>
    <w:rsid w:val="003A37AE"/>
    <w:rsid w:val="003A5D4E"/>
    <w:rsid w:val="003C1765"/>
    <w:rsid w:val="003C57D9"/>
    <w:rsid w:val="003D26E5"/>
    <w:rsid w:val="003E2EE6"/>
    <w:rsid w:val="003E3A95"/>
    <w:rsid w:val="00401343"/>
    <w:rsid w:val="00403342"/>
    <w:rsid w:val="00410BB4"/>
    <w:rsid w:val="00411E5A"/>
    <w:rsid w:val="004213D2"/>
    <w:rsid w:val="0043414D"/>
    <w:rsid w:val="00450428"/>
    <w:rsid w:val="004538C8"/>
    <w:rsid w:val="0046558A"/>
    <w:rsid w:val="00471EC6"/>
    <w:rsid w:val="00486588"/>
    <w:rsid w:val="004A2248"/>
    <w:rsid w:val="004A6199"/>
    <w:rsid w:val="0050200B"/>
    <w:rsid w:val="0051078E"/>
    <w:rsid w:val="00517BF3"/>
    <w:rsid w:val="00525E85"/>
    <w:rsid w:val="00541B17"/>
    <w:rsid w:val="00545704"/>
    <w:rsid w:val="005504D2"/>
    <w:rsid w:val="0055624B"/>
    <w:rsid w:val="00561580"/>
    <w:rsid w:val="00563B57"/>
    <w:rsid w:val="00581F50"/>
    <w:rsid w:val="005832D4"/>
    <w:rsid w:val="005869D9"/>
    <w:rsid w:val="00593336"/>
    <w:rsid w:val="0059708D"/>
    <w:rsid w:val="005A23D2"/>
    <w:rsid w:val="005A6919"/>
    <w:rsid w:val="005C4055"/>
    <w:rsid w:val="005C40DC"/>
    <w:rsid w:val="005C7F9A"/>
    <w:rsid w:val="005D3A40"/>
    <w:rsid w:val="005D6278"/>
    <w:rsid w:val="005F227C"/>
    <w:rsid w:val="00600CC4"/>
    <w:rsid w:val="00601CCB"/>
    <w:rsid w:val="00603D3E"/>
    <w:rsid w:val="006142B5"/>
    <w:rsid w:val="00616EA2"/>
    <w:rsid w:val="0062590C"/>
    <w:rsid w:val="00633299"/>
    <w:rsid w:val="00642F02"/>
    <w:rsid w:val="00661498"/>
    <w:rsid w:val="00664AAD"/>
    <w:rsid w:val="00673CD0"/>
    <w:rsid w:val="006975B5"/>
    <w:rsid w:val="00697BCF"/>
    <w:rsid w:val="006A1B6B"/>
    <w:rsid w:val="006A501F"/>
    <w:rsid w:val="006B796D"/>
    <w:rsid w:val="006C5E17"/>
    <w:rsid w:val="006C61FD"/>
    <w:rsid w:val="006D6779"/>
    <w:rsid w:val="006D7259"/>
    <w:rsid w:val="006E02BD"/>
    <w:rsid w:val="006E08BA"/>
    <w:rsid w:val="00722D9E"/>
    <w:rsid w:val="00731A8D"/>
    <w:rsid w:val="00740B95"/>
    <w:rsid w:val="007554E7"/>
    <w:rsid w:val="00770D85"/>
    <w:rsid w:val="007758A6"/>
    <w:rsid w:val="007806F1"/>
    <w:rsid w:val="007942D6"/>
    <w:rsid w:val="007B0F3E"/>
    <w:rsid w:val="007B1A8D"/>
    <w:rsid w:val="007B32F4"/>
    <w:rsid w:val="007B5FEF"/>
    <w:rsid w:val="007B6BDA"/>
    <w:rsid w:val="007B723C"/>
    <w:rsid w:val="007C1895"/>
    <w:rsid w:val="007C7DB7"/>
    <w:rsid w:val="007F57B2"/>
    <w:rsid w:val="00807F32"/>
    <w:rsid w:val="008141B2"/>
    <w:rsid w:val="00820649"/>
    <w:rsid w:val="00832B5B"/>
    <w:rsid w:val="00832BF2"/>
    <w:rsid w:val="00842C51"/>
    <w:rsid w:val="008451A3"/>
    <w:rsid w:val="0084781A"/>
    <w:rsid w:val="008677FD"/>
    <w:rsid w:val="0087018E"/>
    <w:rsid w:val="00882E34"/>
    <w:rsid w:val="008C3690"/>
    <w:rsid w:val="008E499D"/>
    <w:rsid w:val="008F29E7"/>
    <w:rsid w:val="00903A67"/>
    <w:rsid w:val="00904C82"/>
    <w:rsid w:val="00912BE5"/>
    <w:rsid w:val="00913F0C"/>
    <w:rsid w:val="009312B0"/>
    <w:rsid w:val="00931363"/>
    <w:rsid w:val="009429C9"/>
    <w:rsid w:val="00944AB3"/>
    <w:rsid w:val="00963588"/>
    <w:rsid w:val="009830F6"/>
    <w:rsid w:val="00985CC7"/>
    <w:rsid w:val="00986D1D"/>
    <w:rsid w:val="009A28ED"/>
    <w:rsid w:val="009A3A9D"/>
    <w:rsid w:val="009A6336"/>
    <w:rsid w:val="009C1D71"/>
    <w:rsid w:val="009C3675"/>
    <w:rsid w:val="009E30B2"/>
    <w:rsid w:val="009E7B39"/>
    <w:rsid w:val="009F3F1F"/>
    <w:rsid w:val="00A043AB"/>
    <w:rsid w:val="00A11A31"/>
    <w:rsid w:val="00A127B1"/>
    <w:rsid w:val="00A318BD"/>
    <w:rsid w:val="00A4152E"/>
    <w:rsid w:val="00A45850"/>
    <w:rsid w:val="00A46AC1"/>
    <w:rsid w:val="00A5028E"/>
    <w:rsid w:val="00A56898"/>
    <w:rsid w:val="00A828F8"/>
    <w:rsid w:val="00A91ECA"/>
    <w:rsid w:val="00A97FCC"/>
    <w:rsid w:val="00AA1F55"/>
    <w:rsid w:val="00AB6569"/>
    <w:rsid w:val="00AC02E3"/>
    <w:rsid w:val="00AD6DA6"/>
    <w:rsid w:val="00AE328B"/>
    <w:rsid w:val="00AF2CBB"/>
    <w:rsid w:val="00B05A7C"/>
    <w:rsid w:val="00B061B3"/>
    <w:rsid w:val="00B06D09"/>
    <w:rsid w:val="00B13B92"/>
    <w:rsid w:val="00B262A3"/>
    <w:rsid w:val="00B325A1"/>
    <w:rsid w:val="00B332D2"/>
    <w:rsid w:val="00B37C1D"/>
    <w:rsid w:val="00B478AA"/>
    <w:rsid w:val="00B519D3"/>
    <w:rsid w:val="00B64DFD"/>
    <w:rsid w:val="00B83441"/>
    <w:rsid w:val="00BA4F72"/>
    <w:rsid w:val="00BC33E6"/>
    <w:rsid w:val="00C23DF7"/>
    <w:rsid w:val="00C245A6"/>
    <w:rsid w:val="00C30924"/>
    <w:rsid w:val="00C371BF"/>
    <w:rsid w:val="00C47443"/>
    <w:rsid w:val="00C63577"/>
    <w:rsid w:val="00C65B51"/>
    <w:rsid w:val="00C6797D"/>
    <w:rsid w:val="00C809BA"/>
    <w:rsid w:val="00C95162"/>
    <w:rsid w:val="00C96DFB"/>
    <w:rsid w:val="00CA3E8D"/>
    <w:rsid w:val="00CA3EFA"/>
    <w:rsid w:val="00CB27C5"/>
    <w:rsid w:val="00CC3FF3"/>
    <w:rsid w:val="00CF2DE6"/>
    <w:rsid w:val="00CF3D45"/>
    <w:rsid w:val="00D00754"/>
    <w:rsid w:val="00D06AEA"/>
    <w:rsid w:val="00D126C1"/>
    <w:rsid w:val="00D153DC"/>
    <w:rsid w:val="00D15B4D"/>
    <w:rsid w:val="00D26456"/>
    <w:rsid w:val="00D33D65"/>
    <w:rsid w:val="00D458FF"/>
    <w:rsid w:val="00D53879"/>
    <w:rsid w:val="00D942DB"/>
    <w:rsid w:val="00D96AA1"/>
    <w:rsid w:val="00DB01C0"/>
    <w:rsid w:val="00DB61E8"/>
    <w:rsid w:val="00DF18B6"/>
    <w:rsid w:val="00E00120"/>
    <w:rsid w:val="00E0148D"/>
    <w:rsid w:val="00E14910"/>
    <w:rsid w:val="00E27A34"/>
    <w:rsid w:val="00E34504"/>
    <w:rsid w:val="00E34F68"/>
    <w:rsid w:val="00E53E09"/>
    <w:rsid w:val="00E60002"/>
    <w:rsid w:val="00E6500E"/>
    <w:rsid w:val="00E71C17"/>
    <w:rsid w:val="00E87143"/>
    <w:rsid w:val="00E918FA"/>
    <w:rsid w:val="00EA2DBB"/>
    <w:rsid w:val="00EA3B30"/>
    <w:rsid w:val="00EA3CD7"/>
    <w:rsid w:val="00EA74E5"/>
    <w:rsid w:val="00ED696C"/>
    <w:rsid w:val="00EE3ACC"/>
    <w:rsid w:val="00EE497F"/>
    <w:rsid w:val="00EF066C"/>
    <w:rsid w:val="00EF0B2F"/>
    <w:rsid w:val="00F00069"/>
    <w:rsid w:val="00F01E97"/>
    <w:rsid w:val="00F03471"/>
    <w:rsid w:val="00F23E90"/>
    <w:rsid w:val="00F40FA4"/>
    <w:rsid w:val="00F56D63"/>
    <w:rsid w:val="00F61E91"/>
    <w:rsid w:val="00F62549"/>
    <w:rsid w:val="00F83C2E"/>
    <w:rsid w:val="00F9560D"/>
    <w:rsid w:val="00FA1275"/>
    <w:rsid w:val="00FA7B17"/>
    <w:rsid w:val="00FC08A9"/>
    <w:rsid w:val="00FC195D"/>
    <w:rsid w:val="00FD10A0"/>
    <w:rsid w:val="00FF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9E7B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customStyle="1" w:styleId="Ttulo1Car">
    <w:name w:val="Título 1 Car"/>
    <w:basedOn w:val="Fuentedeprrafopredeter"/>
    <w:link w:val="Ttulo1"/>
    <w:uiPriority w:val="9"/>
    <w:rsid w:val="009E7B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90C28-82C4-4315-BC17-6B15DDED1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hoja_memabretada.dotx</Template>
  <TotalTime>9</TotalTime>
  <Pages>1</Pages>
  <Words>144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Administrador</cp:lastModifiedBy>
  <cp:revision>22</cp:revision>
  <cp:lastPrinted>2016-06-14T01:08:00Z</cp:lastPrinted>
  <dcterms:created xsi:type="dcterms:W3CDTF">2022-06-21T14:54:00Z</dcterms:created>
  <dcterms:modified xsi:type="dcterms:W3CDTF">2025-08-04T16:24:00Z</dcterms:modified>
</cp:coreProperties>
</file>